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Lieferung und Montage einer PV-Anlage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Wassenberg - Lieferung und Montage einer PV-Anlage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